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3D164" w14:textId="77777777" w:rsidR="0016418D" w:rsidRPr="00591721" w:rsidRDefault="0016418D" w:rsidP="0016418D">
      <w:pPr>
        <w:ind w:left="5954"/>
        <w:rPr>
          <w:sz w:val="28"/>
          <w:szCs w:val="28"/>
        </w:rPr>
      </w:pPr>
      <w:r w:rsidRPr="00591721">
        <w:rPr>
          <w:sz w:val="28"/>
          <w:szCs w:val="28"/>
        </w:rPr>
        <w:t>СОГЛАСОВАНО:</w:t>
      </w:r>
    </w:p>
    <w:p w14:paraId="6284C0FE" w14:textId="77777777" w:rsidR="0016418D" w:rsidRPr="00591721" w:rsidRDefault="0016418D" w:rsidP="0016418D">
      <w:pPr>
        <w:ind w:left="5954"/>
        <w:rPr>
          <w:sz w:val="28"/>
          <w:szCs w:val="28"/>
        </w:rPr>
      </w:pPr>
      <w:r w:rsidRPr="00591721">
        <w:rPr>
          <w:sz w:val="28"/>
          <w:szCs w:val="28"/>
        </w:rPr>
        <w:t>Председатель</w:t>
      </w:r>
    </w:p>
    <w:p w14:paraId="19ECBE0C" w14:textId="77777777" w:rsidR="0016418D" w:rsidRPr="00591721" w:rsidRDefault="0016418D" w:rsidP="0016418D">
      <w:pPr>
        <w:ind w:left="5954"/>
        <w:rPr>
          <w:sz w:val="28"/>
          <w:szCs w:val="28"/>
        </w:rPr>
      </w:pPr>
      <w:r w:rsidRPr="00591721">
        <w:rPr>
          <w:sz w:val="28"/>
          <w:szCs w:val="28"/>
        </w:rPr>
        <w:t>Контрольно-счетной палаты</w:t>
      </w:r>
    </w:p>
    <w:p w14:paraId="2A4389CF" w14:textId="718F8DC5" w:rsidR="0016418D" w:rsidRPr="00591721" w:rsidRDefault="00E82817" w:rsidP="0016418D">
      <w:pPr>
        <w:ind w:left="5954"/>
        <w:rPr>
          <w:sz w:val="28"/>
          <w:szCs w:val="28"/>
        </w:rPr>
      </w:pPr>
      <w:r>
        <w:rPr>
          <w:sz w:val="28"/>
          <w:szCs w:val="28"/>
        </w:rPr>
        <w:t>Липецкой</w:t>
      </w:r>
      <w:r w:rsidR="0016418D" w:rsidRPr="00591721">
        <w:rPr>
          <w:sz w:val="28"/>
          <w:szCs w:val="28"/>
        </w:rPr>
        <w:t xml:space="preserve"> области</w:t>
      </w:r>
    </w:p>
    <w:p w14:paraId="7C0A8D8E" w14:textId="77777777" w:rsidR="005614D2" w:rsidRPr="00591721" w:rsidRDefault="0016418D" w:rsidP="0016418D">
      <w:pPr>
        <w:ind w:left="5954"/>
        <w:rPr>
          <w:sz w:val="28"/>
          <w:szCs w:val="28"/>
        </w:rPr>
      </w:pPr>
      <w:r w:rsidRPr="00591721">
        <w:rPr>
          <w:sz w:val="28"/>
          <w:szCs w:val="28"/>
        </w:rPr>
        <w:t>______</w:t>
      </w:r>
      <w:r w:rsidR="00591721">
        <w:rPr>
          <w:sz w:val="28"/>
          <w:szCs w:val="28"/>
        </w:rPr>
        <w:t>____</w:t>
      </w:r>
      <w:r w:rsidRPr="00591721">
        <w:rPr>
          <w:sz w:val="28"/>
          <w:szCs w:val="28"/>
        </w:rPr>
        <w:t>_______</w:t>
      </w:r>
      <w:r w:rsidR="005614D2" w:rsidRPr="00591721">
        <w:rPr>
          <w:sz w:val="28"/>
          <w:szCs w:val="28"/>
        </w:rPr>
        <w:t>ФИО</w:t>
      </w:r>
    </w:p>
    <w:p w14:paraId="3BE58C1A" w14:textId="77777777" w:rsidR="0016418D" w:rsidRPr="00591721" w:rsidRDefault="0016418D" w:rsidP="0016418D">
      <w:pPr>
        <w:ind w:left="5954"/>
        <w:rPr>
          <w:sz w:val="28"/>
          <w:szCs w:val="28"/>
        </w:rPr>
      </w:pPr>
      <w:r w:rsidRPr="00591721">
        <w:rPr>
          <w:sz w:val="28"/>
          <w:szCs w:val="28"/>
        </w:rPr>
        <w:t>«____» _________20__ г.</w:t>
      </w:r>
    </w:p>
    <w:p w14:paraId="703CA3AC" w14:textId="40840E67" w:rsidR="00591721" w:rsidRDefault="0016418D" w:rsidP="0016418D">
      <w:pPr>
        <w:pStyle w:val="2"/>
      </w:pPr>
      <w:r>
        <w:t>Заключение</w:t>
      </w:r>
      <w:r w:rsidR="00BC33E8">
        <w:t xml:space="preserve"> </w:t>
      </w:r>
      <w:r>
        <w:t xml:space="preserve"> </w:t>
      </w:r>
      <w:r w:rsidR="0066210F">
        <w:br/>
      </w:r>
      <w:r w:rsidRPr="00B71BCB">
        <w:t>на</w:t>
      </w:r>
      <w:r w:rsidR="003078AC" w:rsidRPr="00B71BCB">
        <w:t xml:space="preserve"> </w:t>
      </w:r>
      <w:r w:rsidR="00B71BCB" w:rsidRPr="00B71BCB">
        <w:rPr>
          <w:snapToGrid w:val="0"/>
          <w:szCs w:val="28"/>
        </w:rPr>
        <w:t xml:space="preserve">пояснения </w:t>
      </w:r>
      <w:r w:rsidR="00812E0E" w:rsidRPr="00B71BCB">
        <w:rPr>
          <w:snapToGrid w:val="0"/>
          <w:szCs w:val="28"/>
        </w:rPr>
        <w:t>(</w:t>
      </w:r>
      <w:r w:rsidR="00B71BCB" w:rsidRPr="00B71BCB">
        <w:rPr>
          <w:snapToGrid w:val="0"/>
          <w:szCs w:val="28"/>
        </w:rPr>
        <w:t>замечания</w:t>
      </w:r>
      <w:r w:rsidR="00812E0E" w:rsidRPr="00B71BCB">
        <w:rPr>
          <w:snapToGrid w:val="0"/>
          <w:szCs w:val="28"/>
        </w:rPr>
        <w:t>)</w:t>
      </w:r>
      <w:r w:rsidR="0086591F" w:rsidRPr="00B71BCB">
        <w:t xml:space="preserve"> к акту</w:t>
      </w:r>
      <w:r w:rsidR="0086591F" w:rsidRPr="00E971FA">
        <w:t xml:space="preserve"> </w:t>
      </w:r>
      <w:r w:rsidR="00591721">
        <w:t xml:space="preserve">от __.__.___ </w:t>
      </w:r>
    </w:p>
    <w:p w14:paraId="616002B5" w14:textId="77777777" w:rsidR="001C72AC" w:rsidRPr="00E971FA" w:rsidRDefault="001C72AC" w:rsidP="0016418D">
      <w:pPr>
        <w:pStyle w:val="2"/>
      </w:pPr>
      <w:r w:rsidRPr="00E971FA">
        <w:t>___________________________________________________________</w:t>
      </w:r>
    </w:p>
    <w:p w14:paraId="3B54B218" w14:textId="77777777" w:rsidR="001C72AC" w:rsidRPr="00E971FA" w:rsidRDefault="001C72AC" w:rsidP="0066210F">
      <w:pPr>
        <w:tabs>
          <w:tab w:val="left" w:pos="0"/>
        </w:tabs>
        <w:jc w:val="center"/>
        <w:rPr>
          <w:b/>
          <w:sz w:val="28"/>
        </w:rPr>
      </w:pPr>
      <w:r w:rsidRPr="00E971FA">
        <w:t>/наименование мероприятия /</w:t>
      </w:r>
    </w:p>
    <w:p w14:paraId="3B41227A" w14:textId="7F14582E" w:rsidR="0086591F" w:rsidRPr="00153036" w:rsidRDefault="00213C82" w:rsidP="00153036">
      <w:pPr>
        <w:shd w:val="clear" w:color="auto" w:fill="FFFFFF"/>
        <w:ind w:firstLine="709"/>
        <w:jc w:val="both"/>
        <w:rPr>
          <w:sz w:val="28"/>
          <w:szCs w:val="28"/>
        </w:rPr>
      </w:pPr>
      <w:r w:rsidRPr="00153036">
        <w:rPr>
          <w:color w:val="000000"/>
          <w:sz w:val="28"/>
          <w:szCs w:val="28"/>
        </w:rPr>
        <w:t>_</w:t>
      </w:r>
      <w:proofErr w:type="gramStart"/>
      <w:r w:rsidRPr="00153036">
        <w:rPr>
          <w:color w:val="000000"/>
          <w:sz w:val="28"/>
          <w:szCs w:val="28"/>
        </w:rPr>
        <w:t>_._</w:t>
      </w:r>
      <w:proofErr w:type="gramEnd"/>
      <w:r w:rsidRPr="00153036">
        <w:rPr>
          <w:color w:val="000000"/>
          <w:sz w:val="28"/>
          <w:szCs w:val="28"/>
        </w:rPr>
        <w:t>_.</w:t>
      </w:r>
      <w:r w:rsidR="00B84C16" w:rsidRPr="00153036">
        <w:rPr>
          <w:sz w:val="28"/>
          <w:szCs w:val="28"/>
        </w:rPr>
        <w:t>20</w:t>
      </w:r>
      <w:r w:rsidR="00F719B4" w:rsidRPr="00153036">
        <w:rPr>
          <w:sz w:val="28"/>
          <w:szCs w:val="28"/>
        </w:rPr>
        <w:t>__</w:t>
      </w:r>
      <w:r w:rsidR="0086591F" w:rsidRPr="00153036">
        <w:rPr>
          <w:sz w:val="28"/>
          <w:szCs w:val="28"/>
        </w:rPr>
        <w:t xml:space="preserve"> в </w:t>
      </w:r>
      <w:r w:rsidR="0086591F" w:rsidRPr="00153036">
        <w:rPr>
          <w:color w:val="000000"/>
          <w:sz w:val="28"/>
          <w:szCs w:val="28"/>
        </w:rPr>
        <w:t xml:space="preserve">Контрольно-счетную палату </w:t>
      </w:r>
      <w:r w:rsidR="00E82817">
        <w:rPr>
          <w:color w:val="000000"/>
          <w:sz w:val="28"/>
          <w:szCs w:val="28"/>
        </w:rPr>
        <w:t>Липецкой</w:t>
      </w:r>
      <w:r w:rsidR="0086591F" w:rsidRPr="00153036">
        <w:rPr>
          <w:color w:val="000000"/>
          <w:sz w:val="28"/>
          <w:szCs w:val="28"/>
        </w:rPr>
        <w:t xml:space="preserve"> области от </w:t>
      </w:r>
      <w:r w:rsidR="00F719B4" w:rsidRPr="00153036">
        <w:rPr>
          <w:color w:val="000000"/>
          <w:sz w:val="28"/>
          <w:szCs w:val="28"/>
        </w:rPr>
        <w:t>__________</w:t>
      </w:r>
      <w:r w:rsidR="00591721">
        <w:rPr>
          <w:color w:val="000000"/>
          <w:sz w:val="28"/>
          <w:szCs w:val="28"/>
        </w:rPr>
        <w:t>_______</w:t>
      </w:r>
      <w:r w:rsidR="00F719B4" w:rsidRPr="00153036">
        <w:rPr>
          <w:color w:val="000000"/>
          <w:sz w:val="28"/>
          <w:szCs w:val="28"/>
        </w:rPr>
        <w:t>___</w:t>
      </w:r>
      <w:r w:rsidR="0086591F" w:rsidRPr="00153036">
        <w:rPr>
          <w:color w:val="000000"/>
          <w:sz w:val="28"/>
          <w:szCs w:val="28"/>
        </w:rPr>
        <w:t>_____</w:t>
      </w:r>
      <w:r w:rsidR="00E971FA" w:rsidRPr="00153036">
        <w:rPr>
          <w:color w:val="000000"/>
          <w:sz w:val="28"/>
          <w:szCs w:val="28"/>
        </w:rPr>
        <w:t>________</w:t>
      </w:r>
      <w:r w:rsidR="0086591F" w:rsidRPr="00153036">
        <w:rPr>
          <w:color w:val="000000"/>
          <w:sz w:val="28"/>
          <w:szCs w:val="28"/>
        </w:rPr>
        <w:t>___________________</w:t>
      </w:r>
    </w:p>
    <w:p w14:paraId="4CD48167" w14:textId="0C1E61A1" w:rsidR="0086591F" w:rsidRPr="00591721" w:rsidRDefault="00153036" w:rsidP="00153036">
      <w:pPr>
        <w:tabs>
          <w:tab w:val="left" w:pos="3402"/>
        </w:tabs>
      </w:pPr>
      <w:r w:rsidRPr="00591721">
        <w:t xml:space="preserve">                                                               </w:t>
      </w:r>
      <w:r w:rsidR="0086591F" w:rsidRPr="00591721">
        <w:t>/Ф.И.О.,</w:t>
      </w:r>
      <w:r w:rsidR="00E82817">
        <w:t xml:space="preserve"> </w:t>
      </w:r>
      <w:r w:rsidR="0086591F" w:rsidRPr="00591721">
        <w:t>должность руководителя,</w:t>
      </w:r>
      <w:r w:rsidRPr="00591721">
        <w:t xml:space="preserve"> </w:t>
      </w:r>
      <w:r w:rsidR="0086591F" w:rsidRPr="00591721">
        <w:t>наименование</w:t>
      </w:r>
      <w:r w:rsidR="0086591F" w:rsidRPr="00591721">
        <w:rPr>
          <w:color w:val="000000"/>
        </w:rPr>
        <w:t xml:space="preserve"> организации</w:t>
      </w:r>
      <w:r w:rsidR="0086591F" w:rsidRPr="00591721">
        <w:t xml:space="preserve"> /</w:t>
      </w:r>
    </w:p>
    <w:p w14:paraId="0F753984" w14:textId="4A87DA24" w:rsidR="0086591F" w:rsidRPr="00153036" w:rsidRDefault="00E456AF" w:rsidP="00153036">
      <w:pPr>
        <w:shd w:val="clear" w:color="auto" w:fill="FFFFFF"/>
        <w:jc w:val="both"/>
        <w:rPr>
          <w:color w:val="000000"/>
          <w:sz w:val="28"/>
          <w:szCs w:val="28"/>
        </w:rPr>
      </w:pPr>
      <w:r w:rsidRPr="00153036">
        <w:rPr>
          <w:color w:val="000000"/>
          <w:sz w:val="28"/>
          <w:szCs w:val="28"/>
        </w:rPr>
        <w:t xml:space="preserve">поступили </w:t>
      </w:r>
      <w:r w:rsidR="00812E0E" w:rsidRPr="00153036">
        <w:rPr>
          <w:snapToGrid w:val="0"/>
          <w:sz w:val="28"/>
          <w:szCs w:val="28"/>
        </w:rPr>
        <w:t>замечания</w:t>
      </w:r>
      <w:r w:rsidR="00812E0E" w:rsidRPr="00153036">
        <w:rPr>
          <w:i/>
          <w:snapToGrid w:val="0"/>
          <w:sz w:val="28"/>
          <w:szCs w:val="28"/>
        </w:rPr>
        <w:t xml:space="preserve"> </w:t>
      </w:r>
      <w:r w:rsidR="00812E0E" w:rsidRPr="00B71BCB">
        <w:rPr>
          <w:snapToGrid w:val="0"/>
          <w:sz w:val="28"/>
          <w:szCs w:val="28"/>
        </w:rPr>
        <w:t>(пояснения)</w:t>
      </w:r>
      <w:r w:rsidR="0086591F" w:rsidRPr="00153036">
        <w:rPr>
          <w:i/>
          <w:color w:val="000000"/>
          <w:sz w:val="28"/>
          <w:szCs w:val="28"/>
        </w:rPr>
        <w:t xml:space="preserve"> </w:t>
      </w:r>
      <w:r w:rsidR="0086591F" w:rsidRPr="00153036">
        <w:rPr>
          <w:color w:val="000000"/>
          <w:sz w:val="28"/>
          <w:szCs w:val="28"/>
        </w:rPr>
        <w:t>по акту №___ от _</w:t>
      </w:r>
      <w:proofErr w:type="gramStart"/>
      <w:r w:rsidR="0086591F" w:rsidRPr="00153036">
        <w:rPr>
          <w:color w:val="000000"/>
          <w:sz w:val="28"/>
          <w:szCs w:val="28"/>
        </w:rPr>
        <w:t>_._</w:t>
      </w:r>
      <w:proofErr w:type="gramEnd"/>
      <w:r w:rsidR="0086591F" w:rsidRPr="00153036">
        <w:rPr>
          <w:color w:val="000000"/>
          <w:sz w:val="28"/>
          <w:szCs w:val="28"/>
        </w:rPr>
        <w:t>_.20__ .</w:t>
      </w:r>
    </w:p>
    <w:p w14:paraId="1F2C426A" w14:textId="38CBAF5D" w:rsidR="0086591F" w:rsidRPr="00153036" w:rsidRDefault="00EF29BE" w:rsidP="00153036">
      <w:pPr>
        <w:shd w:val="clear" w:color="auto" w:fill="FFFFFF"/>
        <w:ind w:firstLine="709"/>
        <w:jc w:val="both"/>
        <w:rPr>
          <w:sz w:val="28"/>
          <w:szCs w:val="28"/>
        </w:rPr>
      </w:pPr>
      <w:r w:rsidRPr="00B71BCB">
        <w:rPr>
          <w:sz w:val="28"/>
          <w:szCs w:val="28"/>
        </w:rPr>
        <w:t xml:space="preserve">В ходе рассмотрения представленных </w:t>
      </w:r>
      <w:r w:rsidR="00B71BCB" w:rsidRPr="00B71BCB">
        <w:rPr>
          <w:snapToGrid w:val="0"/>
          <w:sz w:val="28"/>
          <w:szCs w:val="28"/>
        </w:rPr>
        <w:t xml:space="preserve">пояснений </w:t>
      </w:r>
      <w:r w:rsidR="00812E0E" w:rsidRPr="00B71BCB">
        <w:rPr>
          <w:snapToGrid w:val="0"/>
          <w:sz w:val="28"/>
          <w:szCs w:val="28"/>
        </w:rPr>
        <w:t>(</w:t>
      </w:r>
      <w:r w:rsidR="00B71BCB" w:rsidRPr="00B71BCB">
        <w:rPr>
          <w:snapToGrid w:val="0"/>
          <w:sz w:val="28"/>
          <w:szCs w:val="28"/>
        </w:rPr>
        <w:t>замечаний</w:t>
      </w:r>
      <w:r w:rsidR="00812E0E" w:rsidRPr="00B71BCB">
        <w:rPr>
          <w:snapToGrid w:val="0"/>
          <w:sz w:val="28"/>
          <w:szCs w:val="28"/>
        </w:rPr>
        <w:t>)</w:t>
      </w:r>
      <w:r w:rsidRPr="00B71BCB">
        <w:rPr>
          <w:sz w:val="28"/>
          <w:szCs w:val="28"/>
        </w:rPr>
        <w:t xml:space="preserve"> </w:t>
      </w:r>
      <w:r w:rsidR="00E971FA" w:rsidRPr="00B71BCB">
        <w:rPr>
          <w:sz w:val="28"/>
          <w:szCs w:val="28"/>
        </w:rPr>
        <w:t>и</w:t>
      </w:r>
      <w:r w:rsidR="00E971FA" w:rsidRPr="00153036">
        <w:rPr>
          <w:sz w:val="28"/>
          <w:szCs w:val="28"/>
        </w:rPr>
        <w:t xml:space="preserve"> дополнительных материалов к ним </w:t>
      </w:r>
      <w:r w:rsidR="00E971FA" w:rsidRPr="00153036">
        <w:rPr>
          <w:i/>
          <w:sz w:val="28"/>
          <w:szCs w:val="28"/>
        </w:rPr>
        <w:t>(при наличии)</w:t>
      </w:r>
      <w:r w:rsidR="00E971FA" w:rsidRPr="00153036">
        <w:rPr>
          <w:sz w:val="28"/>
          <w:szCs w:val="28"/>
        </w:rPr>
        <w:t xml:space="preserve"> </w:t>
      </w:r>
      <w:r w:rsidRPr="00153036">
        <w:rPr>
          <w:sz w:val="28"/>
          <w:szCs w:val="28"/>
        </w:rPr>
        <w:t>установлено</w:t>
      </w:r>
      <w:r w:rsidR="003B450E">
        <w:rPr>
          <w:rStyle w:val="ac"/>
          <w:sz w:val="28"/>
          <w:szCs w:val="28"/>
        </w:rPr>
        <w:endnoteReference w:id="1"/>
      </w:r>
      <w:r w:rsidRPr="00153036">
        <w:rPr>
          <w:sz w:val="28"/>
          <w:szCs w:val="28"/>
        </w:rPr>
        <w:t>:</w:t>
      </w:r>
    </w:p>
    <w:p w14:paraId="7FFC9E97" w14:textId="77777777" w:rsidR="00E971FA" w:rsidRPr="00153036" w:rsidRDefault="00E971FA" w:rsidP="00153036">
      <w:pPr>
        <w:numPr>
          <w:ilvl w:val="0"/>
          <w:numId w:val="2"/>
        </w:numPr>
        <w:shd w:val="clear" w:color="auto" w:fill="FFFFFF"/>
        <w:ind w:left="1066" w:hanging="357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195D0F01" w14:textId="77777777" w:rsidR="00E971FA" w:rsidRPr="00153036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  <w:t>/</w:t>
      </w:r>
      <w:r w:rsidRPr="00153036">
        <w:t>кр</w:t>
      </w:r>
      <w:r w:rsidR="00B84C16" w:rsidRPr="00153036">
        <w:t>аткое описание нарушения в акте</w:t>
      </w:r>
      <w:r w:rsidRPr="00153036">
        <w:t>/</w:t>
      </w:r>
    </w:p>
    <w:p w14:paraId="22154E7D" w14:textId="77777777" w:rsidR="00E971FA" w:rsidRPr="00153036" w:rsidRDefault="00E971FA" w:rsidP="00153036">
      <w:pPr>
        <w:shd w:val="clear" w:color="auto" w:fill="FFFFFF"/>
        <w:ind w:left="1134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2670E2EF" w14:textId="77777777" w:rsidR="00E971FA" w:rsidRPr="00153036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</w:r>
      <w:r w:rsidRPr="00153036">
        <w:t>/краткое описание возражений проверенной организации/</w:t>
      </w:r>
    </w:p>
    <w:p w14:paraId="53BEB647" w14:textId="77777777" w:rsidR="00E971FA" w:rsidRPr="00153036" w:rsidRDefault="00E971FA" w:rsidP="00153036">
      <w:pPr>
        <w:shd w:val="clear" w:color="auto" w:fill="FFFFFF"/>
        <w:ind w:left="1134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56639842" w14:textId="77777777" w:rsidR="00E971FA" w:rsidRPr="00591721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</w:r>
      <w:r w:rsidRPr="00591721">
        <w:t>/предлагаемое решение по спорному вопросу/</w:t>
      </w:r>
    </w:p>
    <w:p w14:paraId="45D50D58" w14:textId="77777777" w:rsidR="00E971FA" w:rsidRPr="00153036" w:rsidRDefault="00E971FA" w:rsidP="00153036">
      <w:pPr>
        <w:numPr>
          <w:ilvl w:val="0"/>
          <w:numId w:val="2"/>
        </w:numPr>
        <w:shd w:val="clear" w:color="auto" w:fill="FFFFFF"/>
        <w:ind w:left="1066" w:hanging="357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196DBBFE" w14:textId="77777777" w:rsidR="00E971FA" w:rsidRPr="00153036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</w:r>
      <w:r w:rsidRPr="00153036">
        <w:t>/кр</w:t>
      </w:r>
      <w:r w:rsidR="00B84C16" w:rsidRPr="00153036">
        <w:t>аткое описание нарушения в акте</w:t>
      </w:r>
      <w:r w:rsidRPr="00153036">
        <w:t>/</w:t>
      </w:r>
    </w:p>
    <w:p w14:paraId="21D1BCA4" w14:textId="77777777" w:rsidR="00E971FA" w:rsidRPr="00153036" w:rsidRDefault="00E971FA" w:rsidP="00153036">
      <w:pPr>
        <w:shd w:val="clear" w:color="auto" w:fill="FFFFFF"/>
        <w:ind w:left="1134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063EB05B" w14:textId="77777777" w:rsidR="00E971FA" w:rsidRPr="00153036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</w:r>
      <w:r w:rsidRPr="00153036">
        <w:t>/краткое описание возражений проверенной организации/</w:t>
      </w:r>
    </w:p>
    <w:p w14:paraId="2E003F31" w14:textId="77777777" w:rsidR="00E971FA" w:rsidRPr="00153036" w:rsidRDefault="00E971FA" w:rsidP="00153036">
      <w:pPr>
        <w:shd w:val="clear" w:color="auto" w:fill="FFFFFF"/>
        <w:ind w:left="1134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–_______________________________________________________</w:t>
      </w:r>
    </w:p>
    <w:p w14:paraId="5A85141D" w14:textId="77777777" w:rsidR="00E971FA" w:rsidRPr="00153036" w:rsidRDefault="00E971FA" w:rsidP="00153036">
      <w:pPr>
        <w:tabs>
          <w:tab w:val="left" w:pos="3402"/>
        </w:tabs>
        <w:ind w:left="709"/>
      </w:pPr>
      <w:r w:rsidRPr="00153036">
        <w:rPr>
          <w:sz w:val="28"/>
          <w:szCs w:val="28"/>
        </w:rPr>
        <w:tab/>
      </w:r>
      <w:r w:rsidRPr="00153036">
        <w:t>/предлагаемое решение по спорному вопросу/</w:t>
      </w:r>
    </w:p>
    <w:p w14:paraId="3E618A28" w14:textId="77777777" w:rsidR="00E971FA" w:rsidRPr="00153036" w:rsidRDefault="00E971FA" w:rsidP="00153036">
      <w:pPr>
        <w:shd w:val="clear" w:color="auto" w:fill="FFFFFF"/>
        <w:ind w:firstLine="709"/>
        <w:jc w:val="both"/>
        <w:rPr>
          <w:sz w:val="28"/>
          <w:szCs w:val="28"/>
        </w:rPr>
      </w:pPr>
      <w:r w:rsidRPr="00153036">
        <w:rPr>
          <w:sz w:val="28"/>
          <w:szCs w:val="28"/>
        </w:rPr>
        <w:t>Итоговое решение по рассмотрению</w:t>
      </w:r>
      <w:r w:rsidR="00B84C16" w:rsidRPr="00153036">
        <w:rPr>
          <w:snapToGrid w:val="0"/>
          <w:sz w:val="28"/>
          <w:szCs w:val="28"/>
        </w:rPr>
        <w:t xml:space="preserve"> </w:t>
      </w:r>
      <w:r w:rsidR="00B71BCB" w:rsidRPr="00B71BCB">
        <w:rPr>
          <w:snapToGrid w:val="0"/>
          <w:sz w:val="28"/>
          <w:szCs w:val="28"/>
        </w:rPr>
        <w:t xml:space="preserve">пояснений </w:t>
      </w:r>
      <w:r w:rsidR="00B84C16" w:rsidRPr="00B71BCB">
        <w:rPr>
          <w:snapToGrid w:val="0"/>
          <w:sz w:val="28"/>
          <w:szCs w:val="28"/>
        </w:rPr>
        <w:t>(</w:t>
      </w:r>
      <w:r w:rsidR="00B71BCB" w:rsidRPr="00B71BCB">
        <w:rPr>
          <w:snapToGrid w:val="0"/>
          <w:sz w:val="28"/>
          <w:szCs w:val="28"/>
        </w:rPr>
        <w:t>замечаний</w:t>
      </w:r>
      <w:r w:rsidR="00B84C16" w:rsidRPr="00B71BCB">
        <w:rPr>
          <w:snapToGrid w:val="0"/>
          <w:sz w:val="28"/>
          <w:szCs w:val="28"/>
        </w:rPr>
        <w:t>)</w:t>
      </w:r>
      <w:r w:rsidR="006E60C8" w:rsidRPr="00B71BCB">
        <w:rPr>
          <w:sz w:val="28"/>
          <w:szCs w:val="28"/>
        </w:rPr>
        <w:t>:</w:t>
      </w:r>
      <w:r w:rsidR="006E60C8" w:rsidRPr="00153036">
        <w:rPr>
          <w:sz w:val="28"/>
          <w:szCs w:val="28"/>
        </w:rPr>
        <w:t xml:space="preserve"> </w:t>
      </w:r>
      <w:r w:rsidRPr="00153036">
        <w:rPr>
          <w:sz w:val="28"/>
          <w:szCs w:val="28"/>
        </w:rPr>
        <w:t>_____</w:t>
      </w:r>
      <w:r w:rsidR="00B84C16" w:rsidRPr="00153036">
        <w:rPr>
          <w:sz w:val="28"/>
          <w:szCs w:val="28"/>
        </w:rPr>
        <w:t>_.</w:t>
      </w:r>
    </w:p>
    <w:p w14:paraId="3EFDF068" w14:textId="77777777" w:rsidR="00E971FA" w:rsidRPr="00153036" w:rsidRDefault="00E971FA" w:rsidP="00153036">
      <w:pPr>
        <w:tabs>
          <w:tab w:val="left" w:pos="851"/>
        </w:tabs>
        <w:ind w:left="709"/>
        <w:jc w:val="center"/>
        <w:rPr>
          <w:sz w:val="28"/>
          <w:szCs w:val="28"/>
        </w:rPr>
      </w:pPr>
    </w:p>
    <w:p w14:paraId="2EFC9163" w14:textId="6F53B20D" w:rsidR="0016418D" w:rsidRPr="00153036" w:rsidRDefault="0016418D" w:rsidP="00153036">
      <w:pPr>
        <w:jc w:val="both"/>
        <w:rPr>
          <w:b/>
          <w:sz w:val="28"/>
          <w:szCs w:val="28"/>
        </w:rPr>
      </w:pPr>
      <w:r w:rsidRPr="00153036">
        <w:rPr>
          <w:sz w:val="28"/>
          <w:szCs w:val="28"/>
        </w:rPr>
        <w:t xml:space="preserve">Руководитель </w:t>
      </w:r>
      <w:r w:rsidR="00F71E29">
        <w:rPr>
          <w:sz w:val="28"/>
          <w:szCs w:val="28"/>
        </w:rPr>
        <w:t>контрольного</w:t>
      </w:r>
      <w:r w:rsidR="00B25A3F">
        <w:rPr>
          <w:sz w:val="28"/>
          <w:szCs w:val="28"/>
        </w:rPr>
        <w:t xml:space="preserve"> </w:t>
      </w:r>
      <w:r w:rsidR="00F71E29">
        <w:rPr>
          <w:sz w:val="28"/>
          <w:szCs w:val="28"/>
        </w:rPr>
        <w:t>м</w:t>
      </w:r>
      <w:bookmarkStart w:id="0" w:name="_GoBack"/>
      <w:bookmarkEnd w:id="0"/>
      <w:r w:rsidR="00F71E29">
        <w:rPr>
          <w:sz w:val="28"/>
          <w:szCs w:val="28"/>
        </w:rPr>
        <w:t>ероприятия</w:t>
      </w:r>
      <w:r w:rsidR="00B25A3F">
        <w:rPr>
          <w:sz w:val="28"/>
          <w:szCs w:val="28"/>
        </w:rPr>
        <w:t xml:space="preserve"> </w:t>
      </w:r>
      <w:r w:rsidRPr="00153036">
        <w:rPr>
          <w:sz w:val="28"/>
          <w:szCs w:val="28"/>
        </w:rPr>
        <w:t>_________   _________________</w:t>
      </w:r>
    </w:p>
    <w:p w14:paraId="4BEDC1D5" w14:textId="6978E758" w:rsidR="0016418D" w:rsidRPr="00F71E29" w:rsidRDefault="0016418D" w:rsidP="00153036">
      <w:pPr>
        <w:tabs>
          <w:tab w:val="left" w:pos="4111"/>
          <w:tab w:val="left" w:pos="7230"/>
        </w:tabs>
        <w:jc w:val="both"/>
      </w:pPr>
      <w:r w:rsidRPr="00153036">
        <w:rPr>
          <w:sz w:val="28"/>
          <w:szCs w:val="28"/>
        </w:rPr>
        <w:tab/>
      </w:r>
    </w:p>
    <w:p w14:paraId="7B31EAFB" w14:textId="77777777" w:rsidR="0016418D" w:rsidRPr="00F53450" w:rsidRDefault="0016418D" w:rsidP="0016418D">
      <w:pPr>
        <w:tabs>
          <w:tab w:val="left" w:pos="4962"/>
        </w:tabs>
        <w:rPr>
          <w:b/>
          <w:sz w:val="28"/>
        </w:rPr>
      </w:pPr>
      <w:r w:rsidRPr="00F53450">
        <w:rPr>
          <w:sz w:val="28"/>
        </w:rPr>
        <w:t>Заместитель председателя _______________________   _________________</w:t>
      </w:r>
    </w:p>
    <w:p w14:paraId="4510A0E2" w14:textId="77777777" w:rsidR="0016418D" w:rsidRPr="00F53450" w:rsidRDefault="0016418D" w:rsidP="0016418D">
      <w:pPr>
        <w:tabs>
          <w:tab w:val="left" w:pos="4111"/>
          <w:tab w:val="left" w:pos="7230"/>
        </w:tabs>
        <w:jc w:val="both"/>
        <w:rPr>
          <w:b/>
          <w:sz w:val="28"/>
        </w:rPr>
      </w:pPr>
      <w:r w:rsidRPr="00F53450">
        <w:tab/>
      </w:r>
    </w:p>
    <w:p w14:paraId="29F8E820" w14:textId="77777777" w:rsidR="0016418D" w:rsidRPr="00E7219D" w:rsidRDefault="007539A0" w:rsidP="0016418D">
      <w:pPr>
        <w:jc w:val="both"/>
        <w:rPr>
          <w:sz w:val="22"/>
          <w:szCs w:val="22"/>
        </w:rPr>
      </w:pPr>
      <w:r w:rsidRPr="00153036">
        <w:rPr>
          <w:color w:val="000000"/>
          <w:sz w:val="28"/>
          <w:szCs w:val="28"/>
        </w:rPr>
        <w:t>_</w:t>
      </w:r>
      <w:proofErr w:type="gramStart"/>
      <w:r w:rsidRPr="00153036">
        <w:rPr>
          <w:color w:val="000000"/>
          <w:sz w:val="28"/>
          <w:szCs w:val="28"/>
        </w:rPr>
        <w:t>_._</w:t>
      </w:r>
      <w:proofErr w:type="gramEnd"/>
      <w:r w:rsidRPr="00153036">
        <w:rPr>
          <w:color w:val="000000"/>
          <w:sz w:val="28"/>
          <w:szCs w:val="28"/>
        </w:rPr>
        <w:t>_.</w:t>
      </w:r>
      <w:r w:rsidR="0016418D" w:rsidRPr="00E7219D">
        <w:rPr>
          <w:sz w:val="22"/>
          <w:szCs w:val="22"/>
        </w:rPr>
        <w:t xml:space="preserve">20__ </w:t>
      </w:r>
    </w:p>
    <w:sectPr w:rsidR="0016418D" w:rsidRPr="00E7219D" w:rsidSect="00F534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993" w:right="851" w:bottom="0" w:left="1985" w:header="720" w:footer="720" w:gutter="0"/>
      <w:pgNumType w:start="5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956FA" w14:textId="77777777" w:rsidR="00847E9B" w:rsidRDefault="00847E9B">
      <w:r>
        <w:separator/>
      </w:r>
    </w:p>
  </w:endnote>
  <w:endnote w:type="continuationSeparator" w:id="0">
    <w:p w14:paraId="7CE508D4" w14:textId="77777777" w:rsidR="00847E9B" w:rsidRDefault="00847E9B">
      <w:r>
        <w:continuationSeparator/>
      </w:r>
    </w:p>
  </w:endnote>
  <w:endnote w:id="1">
    <w:p w14:paraId="79134B9D" w14:textId="56D428B7" w:rsidR="003B450E" w:rsidRDefault="003B450E">
      <w:pPr>
        <w:pStyle w:val="aa"/>
      </w:pPr>
      <w:r>
        <w:rPr>
          <w:rStyle w:val="ac"/>
        </w:rPr>
        <w:endnoteRef/>
      </w:r>
      <w:r>
        <w:t xml:space="preserve"> Описание возражений и предлагаемых решений может быть оформлено в виде таблицы.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C9976" w14:textId="77777777" w:rsidR="008D538A" w:rsidRDefault="008D53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2E00A" w14:textId="77777777" w:rsidR="008D538A" w:rsidRDefault="008D538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A1C60" w14:textId="77777777" w:rsidR="008D538A" w:rsidRDefault="008D53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D81FA" w14:textId="77777777" w:rsidR="00847E9B" w:rsidRDefault="00847E9B">
      <w:r>
        <w:separator/>
      </w:r>
    </w:p>
  </w:footnote>
  <w:footnote w:type="continuationSeparator" w:id="0">
    <w:p w14:paraId="6322102C" w14:textId="77777777" w:rsidR="00847E9B" w:rsidRDefault="0084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6641E" w14:textId="77777777" w:rsidR="00E7219D" w:rsidRDefault="002B374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7219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219D">
      <w:rPr>
        <w:rStyle w:val="a7"/>
        <w:noProof/>
      </w:rPr>
      <w:t>55</w:t>
    </w:r>
    <w:r>
      <w:rPr>
        <w:rStyle w:val="a7"/>
      </w:rPr>
      <w:fldChar w:fldCharType="end"/>
    </w:r>
  </w:p>
  <w:p w14:paraId="5A1B98E1" w14:textId="77777777" w:rsidR="00E7219D" w:rsidRDefault="00E721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6193D" w14:textId="77777777" w:rsidR="00E7219D" w:rsidRPr="00C6008E" w:rsidRDefault="00E7219D" w:rsidP="00C6008E">
    <w:pPr>
      <w:pStyle w:val="21"/>
      <w:shd w:val="clear" w:color="auto" w:fill="auto"/>
      <w:spacing w:before="0" w:after="0" w:line="20" w:lineRule="atLeast"/>
      <w:ind w:firstLine="0"/>
      <w:jc w:val="right"/>
      <w:rPr>
        <w:sz w:val="24"/>
        <w:szCs w:val="24"/>
      </w:rPr>
    </w:pPr>
    <w:r w:rsidRPr="00C6008E">
      <w:rPr>
        <w:sz w:val="24"/>
        <w:szCs w:val="24"/>
      </w:rPr>
      <w:tab/>
    </w:r>
  </w:p>
  <w:p w14:paraId="09733D90" w14:textId="3E2AFF31" w:rsidR="00E7219D" w:rsidRPr="00C6008E" w:rsidRDefault="00E7219D" w:rsidP="00C6008E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 w:rsidRPr="00C6008E">
      <w:rPr>
        <w:b w:val="0"/>
        <w:sz w:val="24"/>
        <w:szCs w:val="24"/>
      </w:rPr>
      <w:t>Приложение № 1</w:t>
    </w:r>
    <w:r w:rsidR="008D538A">
      <w:rPr>
        <w:b w:val="0"/>
        <w:sz w:val="24"/>
        <w:szCs w:val="24"/>
      </w:rPr>
      <w:t>1</w:t>
    </w:r>
    <w:r w:rsidRPr="00C6008E">
      <w:rPr>
        <w:b w:val="0"/>
        <w:sz w:val="24"/>
        <w:szCs w:val="24"/>
      </w:rPr>
      <w:t xml:space="preserve"> </w:t>
    </w:r>
  </w:p>
  <w:p w14:paraId="250D6F4B" w14:textId="31060B13" w:rsidR="00E7219D" w:rsidRPr="00C6008E" w:rsidRDefault="00E7219D" w:rsidP="00C6008E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 w:rsidRPr="00C6008E">
      <w:rPr>
        <w:b w:val="0"/>
        <w:sz w:val="24"/>
        <w:szCs w:val="24"/>
      </w:rPr>
      <w:t>к С</w:t>
    </w:r>
    <w:r w:rsidR="00DD4C05">
      <w:rPr>
        <w:b w:val="0"/>
        <w:sz w:val="24"/>
        <w:szCs w:val="24"/>
      </w:rPr>
      <w:t>ВГ</w:t>
    </w:r>
    <w:r w:rsidRPr="00C6008E">
      <w:rPr>
        <w:b w:val="0"/>
        <w:sz w:val="24"/>
        <w:szCs w:val="24"/>
      </w:rPr>
      <w:t xml:space="preserve">ФК 001 </w:t>
    </w:r>
  </w:p>
  <w:p w14:paraId="0F7349A5" w14:textId="225D0E77" w:rsidR="00E7219D" w:rsidRDefault="00E7219D" w:rsidP="00C6008E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 w:rsidRPr="00C6008E">
      <w:rPr>
        <w:b w:val="0"/>
        <w:sz w:val="24"/>
        <w:szCs w:val="24"/>
      </w:rPr>
      <w:t>«</w:t>
    </w:r>
    <w:r w:rsidR="00E82817" w:rsidRPr="00C6008E">
      <w:rPr>
        <w:b w:val="0"/>
        <w:sz w:val="24"/>
        <w:szCs w:val="24"/>
      </w:rPr>
      <w:t xml:space="preserve">Общие правила </w:t>
    </w:r>
    <w:r w:rsidR="00E82817">
      <w:rPr>
        <w:b w:val="0"/>
        <w:sz w:val="24"/>
        <w:szCs w:val="24"/>
      </w:rPr>
      <w:t>п</w:t>
    </w:r>
    <w:r w:rsidRPr="00C6008E">
      <w:rPr>
        <w:b w:val="0"/>
        <w:sz w:val="24"/>
        <w:szCs w:val="24"/>
      </w:rPr>
      <w:t>роведени</w:t>
    </w:r>
    <w:r w:rsidR="00E82817">
      <w:rPr>
        <w:b w:val="0"/>
        <w:sz w:val="24"/>
        <w:szCs w:val="24"/>
      </w:rPr>
      <w:t>я</w:t>
    </w:r>
    <w:r w:rsidRPr="00C6008E">
      <w:rPr>
        <w:b w:val="0"/>
        <w:sz w:val="24"/>
        <w:szCs w:val="24"/>
      </w:rPr>
      <w:t xml:space="preserve"> контрольных мероприятий»</w:t>
    </w:r>
  </w:p>
  <w:p w14:paraId="3C15FB7E" w14:textId="77777777" w:rsidR="00AF4B06" w:rsidRPr="00C6008E" w:rsidRDefault="00AF4B06" w:rsidP="00C6008E">
    <w:pPr>
      <w:pStyle w:val="21"/>
      <w:shd w:val="clear" w:color="auto" w:fill="auto"/>
      <w:spacing w:before="0" w:after="0" w:line="20" w:lineRule="atLeast"/>
      <w:ind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325DD63C" w14:textId="77777777" w:rsidR="00E7219D" w:rsidRPr="006B5A2B" w:rsidRDefault="00E7219D" w:rsidP="005614D2">
    <w:pPr>
      <w:pStyle w:val="a5"/>
      <w:tabs>
        <w:tab w:val="clear" w:pos="4677"/>
        <w:tab w:val="clear" w:pos="9355"/>
        <w:tab w:val="left" w:pos="3907"/>
      </w:tabs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A2192" w14:textId="77777777" w:rsidR="008D538A" w:rsidRDefault="008D53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CA7"/>
    <w:multiLevelType w:val="hybridMultilevel"/>
    <w:tmpl w:val="77E649FA"/>
    <w:lvl w:ilvl="0" w:tplc="E0A49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6D1B87"/>
    <w:multiLevelType w:val="singleLevel"/>
    <w:tmpl w:val="88F497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17"/>
    <w:rsid w:val="00001FD6"/>
    <w:rsid w:val="00066C60"/>
    <w:rsid w:val="00153036"/>
    <w:rsid w:val="0016418D"/>
    <w:rsid w:val="001C72AC"/>
    <w:rsid w:val="001D4623"/>
    <w:rsid w:val="00213C82"/>
    <w:rsid w:val="00283226"/>
    <w:rsid w:val="002B28A2"/>
    <w:rsid w:val="002B3740"/>
    <w:rsid w:val="002D439E"/>
    <w:rsid w:val="00300A0A"/>
    <w:rsid w:val="003078AC"/>
    <w:rsid w:val="00355D96"/>
    <w:rsid w:val="00360165"/>
    <w:rsid w:val="00373ACA"/>
    <w:rsid w:val="003B450E"/>
    <w:rsid w:val="0040439E"/>
    <w:rsid w:val="00435456"/>
    <w:rsid w:val="004B51ED"/>
    <w:rsid w:val="0052674F"/>
    <w:rsid w:val="005614D2"/>
    <w:rsid w:val="00591721"/>
    <w:rsid w:val="005B36D2"/>
    <w:rsid w:val="005C1B94"/>
    <w:rsid w:val="005D05D1"/>
    <w:rsid w:val="005E5C42"/>
    <w:rsid w:val="0066210F"/>
    <w:rsid w:val="006841BA"/>
    <w:rsid w:val="0069352F"/>
    <w:rsid w:val="006A6F53"/>
    <w:rsid w:val="006B192D"/>
    <w:rsid w:val="006B5A2B"/>
    <w:rsid w:val="006E60C8"/>
    <w:rsid w:val="007539A0"/>
    <w:rsid w:val="00757435"/>
    <w:rsid w:val="0079490E"/>
    <w:rsid w:val="00796D3A"/>
    <w:rsid w:val="007A51AF"/>
    <w:rsid w:val="00812E0E"/>
    <w:rsid w:val="00847E9B"/>
    <w:rsid w:val="0086591F"/>
    <w:rsid w:val="00872897"/>
    <w:rsid w:val="008B1B9E"/>
    <w:rsid w:val="008B48F8"/>
    <w:rsid w:val="008D538A"/>
    <w:rsid w:val="008D677C"/>
    <w:rsid w:val="008F20C5"/>
    <w:rsid w:val="0096583F"/>
    <w:rsid w:val="009869ED"/>
    <w:rsid w:val="00994249"/>
    <w:rsid w:val="009A4533"/>
    <w:rsid w:val="009C1E53"/>
    <w:rsid w:val="00A04E4E"/>
    <w:rsid w:val="00A65E5B"/>
    <w:rsid w:val="00A75C9C"/>
    <w:rsid w:val="00A776A9"/>
    <w:rsid w:val="00AF4B06"/>
    <w:rsid w:val="00B00C29"/>
    <w:rsid w:val="00B16B7C"/>
    <w:rsid w:val="00B25A3F"/>
    <w:rsid w:val="00B262B2"/>
    <w:rsid w:val="00B71BCB"/>
    <w:rsid w:val="00B72A71"/>
    <w:rsid w:val="00B84C16"/>
    <w:rsid w:val="00BC33E8"/>
    <w:rsid w:val="00BC6E43"/>
    <w:rsid w:val="00BD3540"/>
    <w:rsid w:val="00BE185F"/>
    <w:rsid w:val="00BF63BD"/>
    <w:rsid w:val="00C27149"/>
    <w:rsid w:val="00C5067A"/>
    <w:rsid w:val="00C6008E"/>
    <w:rsid w:val="00C660C7"/>
    <w:rsid w:val="00CD4D9B"/>
    <w:rsid w:val="00D60C48"/>
    <w:rsid w:val="00D66F6F"/>
    <w:rsid w:val="00DA27EB"/>
    <w:rsid w:val="00DC0D56"/>
    <w:rsid w:val="00DD4C05"/>
    <w:rsid w:val="00DE7863"/>
    <w:rsid w:val="00E01CC9"/>
    <w:rsid w:val="00E456AF"/>
    <w:rsid w:val="00E47C6C"/>
    <w:rsid w:val="00E50B57"/>
    <w:rsid w:val="00E7219D"/>
    <w:rsid w:val="00E82817"/>
    <w:rsid w:val="00E971FA"/>
    <w:rsid w:val="00EB2D70"/>
    <w:rsid w:val="00EB69BE"/>
    <w:rsid w:val="00EE63EB"/>
    <w:rsid w:val="00EF0FE9"/>
    <w:rsid w:val="00EF29BE"/>
    <w:rsid w:val="00F1670C"/>
    <w:rsid w:val="00F211FC"/>
    <w:rsid w:val="00F53450"/>
    <w:rsid w:val="00F719B4"/>
    <w:rsid w:val="00F71E29"/>
    <w:rsid w:val="00F77269"/>
    <w:rsid w:val="00F8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12F81"/>
  <w15:docId w15:val="{A0CBA26F-B270-4B36-8CCD-6D2795F1A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8A2"/>
  </w:style>
  <w:style w:type="paragraph" w:styleId="1">
    <w:name w:val="heading 1"/>
    <w:basedOn w:val="a"/>
    <w:next w:val="a"/>
    <w:qFormat/>
    <w:rsid w:val="002B28A2"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B28A2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B28A2"/>
    <w:pPr>
      <w:keepNext/>
      <w:ind w:left="4678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B28A2"/>
    <w:pPr>
      <w:keepNext/>
      <w:ind w:left="4678"/>
      <w:outlineLvl w:val="3"/>
    </w:pPr>
    <w:rPr>
      <w:sz w:val="28"/>
    </w:rPr>
  </w:style>
  <w:style w:type="paragraph" w:styleId="5">
    <w:name w:val="heading 5"/>
    <w:basedOn w:val="a"/>
    <w:next w:val="a"/>
    <w:qFormat/>
    <w:rsid w:val="002B28A2"/>
    <w:pPr>
      <w:keepNext/>
      <w:ind w:left="4678" w:hanging="467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28A2"/>
    <w:pPr>
      <w:tabs>
        <w:tab w:val="left" w:pos="0"/>
      </w:tabs>
      <w:jc w:val="both"/>
    </w:pPr>
    <w:rPr>
      <w:b/>
      <w:sz w:val="28"/>
    </w:rPr>
  </w:style>
  <w:style w:type="paragraph" w:customStyle="1" w:styleId="a4">
    <w:name w:val="Знак Знак Знак Знак Знак Знак Знак Знак Знак Знак"/>
    <w:basedOn w:val="a"/>
    <w:rsid w:val="002B28A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5">
    <w:name w:val="header"/>
    <w:basedOn w:val="a"/>
    <w:rsid w:val="002B28A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B28A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B28A2"/>
  </w:style>
  <w:style w:type="paragraph" w:styleId="a8">
    <w:name w:val="Balloon Text"/>
    <w:basedOn w:val="a"/>
    <w:link w:val="a9"/>
    <w:rsid w:val="009869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869ED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B262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62B2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16418D"/>
    <w:rPr>
      <w:b/>
      <w:sz w:val="28"/>
    </w:rPr>
  </w:style>
  <w:style w:type="character" w:customStyle="1" w:styleId="40">
    <w:name w:val="Заголовок 4 Знак"/>
    <w:basedOn w:val="a0"/>
    <w:link w:val="4"/>
    <w:rsid w:val="0016418D"/>
    <w:rPr>
      <w:sz w:val="28"/>
    </w:rPr>
  </w:style>
  <w:style w:type="character" w:customStyle="1" w:styleId="20">
    <w:name w:val="Основной текст (2)_"/>
    <w:basedOn w:val="a0"/>
    <w:link w:val="21"/>
    <w:rsid w:val="005614D2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14D2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paragraph" w:styleId="aa">
    <w:name w:val="endnote text"/>
    <w:basedOn w:val="a"/>
    <w:link w:val="ab"/>
    <w:semiHidden/>
    <w:unhideWhenUsed/>
    <w:rsid w:val="003B450E"/>
  </w:style>
  <w:style w:type="character" w:customStyle="1" w:styleId="ab">
    <w:name w:val="Текст концевой сноски Знак"/>
    <w:basedOn w:val="a0"/>
    <w:link w:val="aa"/>
    <w:semiHidden/>
    <w:rsid w:val="003B450E"/>
  </w:style>
  <w:style w:type="character" w:styleId="ac">
    <w:name w:val="endnote reference"/>
    <w:basedOn w:val="a0"/>
    <w:semiHidden/>
    <w:unhideWhenUsed/>
    <w:rsid w:val="003B45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3%20&#1047;&#1072;&#1082;&#1083;&#1102;&#1095;&#1077;&#1085;&#1080;&#1077;%20&#1085;&#1072;%20&#1087;&#1086;&#1103;&#1089;&#1085;&#1077;&#1085;&#1080;&#1103;%20(&#1079;&#1072;&#1084;&#1077;&#1095;&#1072;&#1085;&#1080;&#1103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244DE-F845-4EC2-B742-2216CC4D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13 Заключение на пояснения (замечания).dotx</Template>
  <TotalTime>13</TotalTime>
  <Pages>1</Pages>
  <Words>115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мероприятия Контрольно-счетной палаты Воронежской области</vt:lpstr>
    </vt:vector>
  </TitlesOfParts>
  <Manager>Дубиков А.Ф.</Manager>
  <Company>ksp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мероприятия Контрольно-счетной палаты Воронежской области</dc:title>
  <dc:creator>User</dc:creator>
  <cp:lastModifiedBy>User</cp:lastModifiedBy>
  <cp:revision>9</cp:revision>
  <cp:lastPrinted>2020-07-13T08:35:00Z</cp:lastPrinted>
  <dcterms:created xsi:type="dcterms:W3CDTF">2022-05-12T13:20:00Z</dcterms:created>
  <dcterms:modified xsi:type="dcterms:W3CDTF">2025-11-05T13:27:00Z</dcterms:modified>
</cp:coreProperties>
</file>